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C4484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B16A95" w:rsidRPr="00B16A95">
        <w:rPr>
          <w:rFonts w:eastAsia="Arial"/>
          <w:b/>
          <w:kern w:val="3"/>
          <w:sz w:val="24"/>
          <w:szCs w:val="24"/>
          <w:lang w:eastAsia="zh-CN"/>
        </w:rPr>
        <w:t>ул. Четаева, д. 20</w:t>
      </w:r>
    </w:p>
    <w:p w:rsidR="00B16A95" w:rsidRPr="00FE22C1" w:rsidRDefault="00B16A95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C44844" w:rsidRDefault="0010435B" w:rsidP="002B4BBD">
      <w:pPr>
        <w:tabs>
          <w:tab w:val="left" w:pos="0"/>
        </w:tabs>
        <w:jc w:val="both"/>
        <w:rPr>
          <w:sz w:val="24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A26062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B4526" w:rsidRPr="001B4526">
        <w:rPr>
          <w:b/>
          <w:bCs/>
          <w:color w:val="000000"/>
          <w:kern w:val="3"/>
          <w:sz w:val="24"/>
          <w:szCs w:val="24"/>
          <w:lang w:eastAsia="zh-CN" w:bidi="hi-IN"/>
        </w:rPr>
        <w:t>1 180 818,72</w:t>
      </w:r>
      <w:r w:rsidR="002B4BB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B4526" w:rsidRPr="001B4526">
        <w:rPr>
          <w:b/>
          <w:bCs/>
          <w:color w:val="000000"/>
          <w:kern w:val="3"/>
          <w:sz w:val="24"/>
          <w:szCs w:val="24"/>
          <w:lang w:eastAsia="zh-CN" w:bidi="hi-IN"/>
        </w:rPr>
        <w:t>630 738,84</w:t>
      </w:r>
      <w:r w:rsidR="001B452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C44844">
        <w:rPr>
          <w:sz w:val="24"/>
        </w:rPr>
        <w:t>р</w:t>
      </w:r>
      <w:r w:rsidR="00963C84">
        <w:rPr>
          <w:sz w:val="24"/>
        </w:rPr>
        <w:t>емонт крыши</w:t>
      </w:r>
      <w:r w:rsidR="00C44844">
        <w:rPr>
          <w:sz w:val="24"/>
        </w:rPr>
        <w:t xml:space="preserve"> </w:t>
      </w:r>
      <w:r w:rsidR="00C44844" w:rsidRPr="00C44844">
        <w:rPr>
          <w:sz w:val="24"/>
        </w:rPr>
        <w:t xml:space="preserve">не более </w:t>
      </w:r>
      <w:r w:rsidR="001B4526" w:rsidRPr="001B4526">
        <w:rPr>
          <w:b/>
          <w:sz w:val="24"/>
        </w:rPr>
        <w:t>13 970 021,00</w:t>
      </w:r>
      <w:r w:rsidR="001B4526">
        <w:rPr>
          <w:b/>
          <w:sz w:val="24"/>
        </w:rPr>
        <w:t xml:space="preserve"> </w:t>
      </w:r>
      <w:r w:rsidR="00963C84">
        <w:rPr>
          <w:b/>
          <w:sz w:val="24"/>
        </w:rPr>
        <w:t xml:space="preserve"> </w:t>
      </w:r>
      <w:r w:rsidR="00C44844" w:rsidRPr="00C44844">
        <w:rPr>
          <w:sz w:val="24"/>
        </w:rPr>
        <w:t>рублей</w:t>
      </w:r>
      <w:r w:rsidR="002B4BBD">
        <w:rPr>
          <w:sz w:val="24"/>
        </w:rPr>
        <w:t>,</w:t>
      </w:r>
      <w:r w:rsidR="002B4BBD" w:rsidRPr="002B4BBD">
        <w:rPr>
          <w:sz w:val="24"/>
        </w:rPr>
        <w:t>Ремонт внутридомовой инж. системы теплоснабжения</w:t>
      </w:r>
      <w:r w:rsidR="002B4BBD">
        <w:rPr>
          <w:sz w:val="24"/>
        </w:rPr>
        <w:t xml:space="preserve"> не более </w:t>
      </w:r>
      <w:r w:rsidR="001B4526" w:rsidRPr="001B4526">
        <w:rPr>
          <w:b/>
          <w:sz w:val="24"/>
        </w:rPr>
        <w:t>16 063 370,00</w:t>
      </w:r>
      <w:r w:rsidR="002B4BBD" w:rsidRPr="002B4BBD">
        <w:rPr>
          <w:sz w:val="24"/>
        </w:rPr>
        <w:t xml:space="preserve"> рублей</w:t>
      </w:r>
      <w:r w:rsidR="002B4BBD">
        <w:rPr>
          <w:sz w:val="24"/>
        </w:rPr>
        <w:t>,</w:t>
      </w:r>
      <w:r w:rsidR="002B4BBD" w:rsidRPr="002B4BBD">
        <w:t xml:space="preserve"> </w:t>
      </w:r>
      <w:r w:rsidR="002B4BBD" w:rsidRPr="002B4BBD">
        <w:rPr>
          <w:sz w:val="24"/>
        </w:rPr>
        <w:t xml:space="preserve">Ремонт внутридомовой инж. системы </w:t>
      </w:r>
      <w:r w:rsidR="002B4BBD">
        <w:rPr>
          <w:sz w:val="24"/>
        </w:rPr>
        <w:t>ГВС</w:t>
      </w:r>
      <w:r w:rsidR="002B4BBD" w:rsidRPr="002B4BBD">
        <w:rPr>
          <w:sz w:val="24"/>
        </w:rPr>
        <w:t xml:space="preserve"> не более </w:t>
      </w:r>
      <w:r w:rsidR="001B4526" w:rsidRPr="001B4526">
        <w:rPr>
          <w:b/>
          <w:sz w:val="24"/>
        </w:rPr>
        <w:t>2 986 560,00</w:t>
      </w:r>
      <w:r w:rsidR="001B4526">
        <w:rPr>
          <w:b/>
          <w:sz w:val="24"/>
        </w:rPr>
        <w:t xml:space="preserve"> </w:t>
      </w:r>
      <w:r w:rsidR="002B4BBD" w:rsidRPr="002B4BBD">
        <w:rPr>
          <w:sz w:val="24"/>
        </w:rPr>
        <w:t>рублей,</w:t>
      </w:r>
      <w:r w:rsidR="002B4BBD" w:rsidRPr="002B4BBD">
        <w:t xml:space="preserve"> </w:t>
      </w:r>
      <w:r w:rsidR="002B4BBD" w:rsidRPr="002B4BBD">
        <w:rPr>
          <w:sz w:val="24"/>
        </w:rPr>
        <w:t xml:space="preserve">Ремонт внутридомовой инж. системы </w:t>
      </w:r>
      <w:r w:rsidR="002B4BBD">
        <w:rPr>
          <w:sz w:val="24"/>
        </w:rPr>
        <w:t>ХВС</w:t>
      </w:r>
      <w:r w:rsidR="002B4BBD" w:rsidRPr="002B4BBD">
        <w:rPr>
          <w:sz w:val="24"/>
        </w:rPr>
        <w:t xml:space="preserve"> не более </w:t>
      </w:r>
      <w:r w:rsidR="001B4526" w:rsidRPr="001B4526">
        <w:rPr>
          <w:b/>
          <w:sz w:val="24"/>
        </w:rPr>
        <w:t>1 076 758,00</w:t>
      </w:r>
      <w:r w:rsidR="001B4526">
        <w:rPr>
          <w:b/>
          <w:sz w:val="24"/>
        </w:rPr>
        <w:t xml:space="preserve"> </w:t>
      </w:r>
      <w:r w:rsidR="002B4BBD" w:rsidRPr="002B4BBD">
        <w:rPr>
          <w:sz w:val="24"/>
        </w:rPr>
        <w:t>рублей,</w:t>
      </w:r>
      <w:r w:rsidR="002B4BBD" w:rsidRPr="002B4BBD">
        <w:t xml:space="preserve"> </w:t>
      </w:r>
      <w:r w:rsidR="002B4BBD" w:rsidRPr="002B4BBD">
        <w:rPr>
          <w:sz w:val="24"/>
        </w:rPr>
        <w:t xml:space="preserve">Ремонт внутридомовой инж. системы </w:t>
      </w:r>
      <w:r w:rsidR="002B4BBD">
        <w:rPr>
          <w:sz w:val="24"/>
        </w:rPr>
        <w:t>водоотведения</w:t>
      </w:r>
      <w:r w:rsidR="002B4BBD" w:rsidRPr="002B4BBD">
        <w:rPr>
          <w:sz w:val="24"/>
        </w:rPr>
        <w:t xml:space="preserve"> не более </w:t>
      </w:r>
      <w:r w:rsidR="001B4526" w:rsidRPr="001B4526">
        <w:rPr>
          <w:b/>
          <w:sz w:val="24"/>
        </w:rPr>
        <w:t>3 925 205,00</w:t>
      </w:r>
      <w:r w:rsidR="001B4526">
        <w:rPr>
          <w:b/>
          <w:sz w:val="24"/>
        </w:rPr>
        <w:t xml:space="preserve"> </w:t>
      </w:r>
      <w:r w:rsidR="002B4BBD" w:rsidRPr="002B4BBD">
        <w:rPr>
          <w:sz w:val="24"/>
        </w:rPr>
        <w:t>рублей, Ремонт внутридомовой инж. системы электроснабжения</w:t>
      </w:r>
      <w:r w:rsidR="002B4BBD">
        <w:rPr>
          <w:sz w:val="24"/>
        </w:rPr>
        <w:t xml:space="preserve"> </w:t>
      </w:r>
      <w:r w:rsidR="002B4BBD" w:rsidRPr="002B4BBD">
        <w:rPr>
          <w:sz w:val="24"/>
        </w:rPr>
        <w:t xml:space="preserve">не более </w:t>
      </w:r>
      <w:r w:rsidR="001B4526" w:rsidRPr="001B4526">
        <w:rPr>
          <w:b/>
          <w:sz w:val="24"/>
        </w:rPr>
        <w:t>3 927 342,00</w:t>
      </w:r>
      <w:r w:rsidR="001B4526">
        <w:rPr>
          <w:b/>
          <w:sz w:val="24"/>
        </w:rPr>
        <w:t xml:space="preserve"> </w:t>
      </w:r>
      <w:r w:rsidR="002B4BBD" w:rsidRPr="002B4BBD">
        <w:rPr>
          <w:sz w:val="24"/>
        </w:rPr>
        <w:t>рублей,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B4526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B4BBD"/>
    <w:rsid w:val="002D3857"/>
    <w:rsid w:val="002D47D5"/>
    <w:rsid w:val="002D706E"/>
    <w:rsid w:val="002E2BB4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5277E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F7DB3"/>
    <w:rsid w:val="00905C6B"/>
    <w:rsid w:val="0091202A"/>
    <w:rsid w:val="00912E01"/>
    <w:rsid w:val="009477FE"/>
    <w:rsid w:val="00963C84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26062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16A95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4844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31E89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3E5B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BBC0C-62E6-4699-9418-11F44545F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10</TotalTime>
  <Pages>1</Pages>
  <Words>353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2890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16</cp:revision>
  <cp:lastPrinted>2023-02-01T06:27:00Z</cp:lastPrinted>
  <dcterms:created xsi:type="dcterms:W3CDTF">2024-06-19T10:18:00Z</dcterms:created>
  <dcterms:modified xsi:type="dcterms:W3CDTF">2024-07-01T12:01:00Z</dcterms:modified>
</cp:coreProperties>
</file>